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elraster"/>
        <w:tblW w:w="10348" w:type="dxa"/>
        <w:tblInd w:w="-572" w:type="dxa"/>
        <w:tblLook w:val="04A0" w:firstRow="1" w:lastRow="0" w:firstColumn="1" w:lastColumn="0" w:noHBand="0" w:noVBand="1"/>
      </w:tblPr>
      <w:tblGrid>
        <w:gridCol w:w="2564"/>
        <w:gridCol w:w="1926"/>
        <w:gridCol w:w="805"/>
        <w:gridCol w:w="1121"/>
        <w:gridCol w:w="1405"/>
        <w:gridCol w:w="104"/>
        <w:gridCol w:w="2423"/>
      </w:tblGrid>
      <w:tr w:rsidR="003522AC" w:rsidTr="003522AC">
        <w:tc>
          <w:tcPr>
            <w:tcW w:w="10348" w:type="dxa"/>
            <w:gridSpan w:val="7"/>
          </w:tcPr>
          <w:p w:rsidR="003522AC" w:rsidRPr="00A3074E" w:rsidRDefault="003522AC">
            <w:pPr>
              <w:rPr>
                <w:b/>
                <w:sz w:val="28"/>
                <w:szCs w:val="28"/>
              </w:rPr>
            </w:pPr>
            <w:r w:rsidRPr="00A3074E">
              <w:rPr>
                <w:b/>
                <w:sz w:val="28"/>
                <w:szCs w:val="28"/>
              </w:rPr>
              <w:t>VEILIGHEIDSBLAD INSTALLATIES</w:t>
            </w:r>
          </w:p>
        </w:tc>
      </w:tr>
      <w:tr w:rsidR="003522AC" w:rsidTr="00C540AB">
        <w:tc>
          <w:tcPr>
            <w:tcW w:w="2564" w:type="dxa"/>
          </w:tcPr>
          <w:p w:rsidR="003522AC" w:rsidRPr="00A3074E" w:rsidRDefault="003522AC">
            <w:pPr>
              <w:rPr>
                <w:sz w:val="28"/>
                <w:szCs w:val="28"/>
              </w:rPr>
            </w:pPr>
            <w:r w:rsidRPr="00A3074E">
              <w:rPr>
                <w:sz w:val="28"/>
                <w:szCs w:val="28"/>
              </w:rPr>
              <w:t>Betreft</w:t>
            </w:r>
          </w:p>
        </w:tc>
        <w:tc>
          <w:tcPr>
            <w:tcW w:w="7784" w:type="dxa"/>
            <w:gridSpan w:val="6"/>
          </w:tcPr>
          <w:p w:rsidR="003522AC" w:rsidRPr="00A3074E" w:rsidRDefault="00224AD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Draingemaal (D</w:t>
            </w:r>
            <w:r w:rsidR="003522AC" w:rsidRPr="00A3074E">
              <w:rPr>
                <w:sz w:val="28"/>
                <w:szCs w:val="28"/>
              </w:rPr>
              <w:t>G)</w:t>
            </w:r>
          </w:p>
        </w:tc>
      </w:tr>
      <w:tr w:rsidR="003522AC" w:rsidTr="00C540AB">
        <w:tc>
          <w:tcPr>
            <w:tcW w:w="2564" w:type="dxa"/>
          </w:tcPr>
          <w:p w:rsidR="003522AC" w:rsidRDefault="003522AC"/>
        </w:tc>
        <w:tc>
          <w:tcPr>
            <w:tcW w:w="7784" w:type="dxa"/>
            <w:gridSpan w:val="6"/>
          </w:tcPr>
          <w:p w:rsidR="003522AC" w:rsidRDefault="003522AC"/>
        </w:tc>
      </w:tr>
      <w:tr w:rsidR="00A3074E" w:rsidRPr="00DB562D" w:rsidTr="00C540AB">
        <w:tc>
          <w:tcPr>
            <w:tcW w:w="10348" w:type="dxa"/>
            <w:gridSpan w:val="7"/>
          </w:tcPr>
          <w:p w:rsidR="00A3074E" w:rsidRPr="00DB562D" w:rsidRDefault="00A3074E" w:rsidP="00C540AB">
            <w:pPr>
              <w:rPr>
                <w:b/>
              </w:rPr>
            </w:pPr>
            <w:r w:rsidRPr="00DB562D">
              <w:rPr>
                <w:b/>
              </w:rPr>
              <w:t>WERKZAAMHEDEN</w:t>
            </w:r>
          </w:p>
        </w:tc>
      </w:tr>
      <w:tr w:rsidR="00C540AB" w:rsidRPr="00DB562D" w:rsidTr="00C540AB">
        <w:tc>
          <w:tcPr>
            <w:tcW w:w="2564" w:type="dxa"/>
          </w:tcPr>
          <w:p w:rsidR="003522AC" w:rsidRPr="00DB562D" w:rsidRDefault="003522AC">
            <w:r w:rsidRPr="00DB562D">
              <w:t>Werkzaamheden</w:t>
            </w:r>
          </w:p>
        </w:tc>
        <w:tc>
          <w:tcPr>
            <w:tcW w:w="1926" w:type="dxa"/>
          </w:tcPr>
          <w:p w:rsidR="003522AC" w:rsidRPr="00DB562D" w:rsidRDefault="003522AC">
            <w:r w:rsidRPr="00DB562D">
              <w:t>Elektrotechnische</w:t>
            </w:r>
          </w:p>
        </w:tc>
        <w:tc>
          <w:tcPr>
            <w:tcW w:w="1926" w:type="dxa"/>
            <w:gridSpan w:val="2"/>
          </w:tcPr>
          <w:p w:rsidR="003522AC" w:rsidRPr="00C540AB" w:rsidRDefault="00C540AB">
            <w:pPr>
              <w:rPr>
                <w:b/>
              </w:rPr>
            </w:pPr>
            <w:r w:rsidRPr="00C540AB">
              <w:rPr>
                <w:b/>
              </w:rPr>
              <w:t>E</w:t>
            </w:r>
          </w:p>
        </w:tc>
        <w:tc>
          <w:tcPr>
            <w:tcW w:w="1509" w:type="dxa"/>
            <w:gridSpan w:val="2"/>
          </w:tcPr>
          <w:p w:rsidR="003522AC" w:rsidRPr="00DB562D" w:rsidRDefault="003522AC"/>
        </w:tc>
        <w:tc>
          <w:tcPr>
            <w:tcW w:w="2423" w:type="dxa"/>
          </w:tcPr>
          <w:p w:rsidR="003522AC" w:rsidRPr="00DB562D" w:rsidRDefault="003522AC"/>
        </w:tc>
      </w:tr>
      <w:tr w:rsidR="00C540AB" w:rsidRPr="00DB562D" w:rsidTr="00C540AB">
        <w:tc>
          <w:tcPr>
            <w:tcW w:w="2564" w:type="dxa"/>
          </w:tcPr>
          <w:p w:rsidR="003522AC" w:rsidRPr="00DB562D" w:rsidRDefault="003522AC"/>
        </w:tc>
        <w:tc>
          <w:tcPr>
            <w:tcW w:w="1926" w:type="dxa"/>
          </w:tcPr>
          <w:p w:rsidR="003522AC" w:rsidRPr="00DB562D" w:rsidRDefault="003522AC">
            <w:r w:rsidRPr="00DB562D">
              <w:t>Mechanische</w:t>
            </w:r>
          </w:p>
        </w:tc>
        <w:tc>
          <w:tcPr>
            <w:tcW w:w="1926" w:type="dxa"/>
            <w:gridSpan w:val="2"/>
          </w:tcPr>
          <w:p w:rsidR="003522AC" w:rsidRPr="00C540AB" w:rsidRDefault="00C540AB">
            <w:pPr>
              <w:rPr>
                <w:b/>
              </w:rPr>
            </w:pPr>
            <w:r w:rsidRPr="00C540AB">
              <w:rPr>
                <w:b/>
              </w:rPr>
              <w:t>M</w:t>
            </w:r>
          </w:p>
        </w:tc>
        <w:tc>
          <w:tcPr>
            <w:tcW w:w="1509" w:type="dxa"/>
            <w:gridSpan w:val="2"/>
          </w:tcPr>
          <w:p w:rsidR="003522AC" w:rsidRPr="00DB562D" w:rsidRDefault="003522AC"/>
        </w:tc>
        <w:tc>
          <w:tcPr>
            <w:tcW w:w="2423" w:type="dxa"/>
          </w:tcPr>
          <w:p w:rsidR="003522AC" w:rsidRPr="00DB562D" w:rsidRDefault="003522AC"/>
        </w:tc>
      </w:tr>
      <w:tr w:rsidR="00C540AB" w:rsidRPr="00DB562D" w:rsidTr="00C540AB">
        <w:tc>
          <w:tcPr>
            <w:tcW w:w="2564" w:type="dxa"/>
          </w:tcPr>
          <w:p w:rsidR="003522AC" w:rsidRPr="00DB562D" w:rsidRDefault="003522AC"/>
        </w:tc>
        <w:tc>
          <w:tcPr>
            <w:tcW w:w="1926" w:type="dxa"/>
          </w:tcPr>
          <w:p w:rsidR="003522AC" w:rsidRPr="00DB562D" w:rsidRDefault="003522AC">
            <w:r w:rsidRPr="00DB562D">
              <w:t>Reiniging</w:t>
            </w:r>
          </w:p>
        </w:tc>
        <w:tc>
          <w:tcPr>
            <w:tcW w:w="1926" w:type="dxa"/>
            <w:gridSpan w:val="2"/>
          </w:tcPr>
          <w:p w:rsidR="003522AC" w:rsidRPr="00C540AB" w:rsidRDefault="00C540AB">
            <w:pPr>
              <w:rPr>
                <w:b/>
              </w:rPr>
            </w:pPr>
            <w:r w:rsidRPr="00C540AB">
              <w:rPr>
                <w:b/>
              </w:rPr>
              <w:t>R</w:t>
            </w:r>
          </w:p>
        </w:tc>
        <w:tc>
          <w:tcPr>
            <w:tcW w:w="1509" w:type="dxa"/>
            <w:gridSpan w:val="2"/>
          </w:tcPr>
          <w:p w:rsidR="003522AC" w:rsidRPr="00DB562D" w:rsidRDefault="003522AC"/>
        </w:tc>
        <w:tc>
          <w:tcPr>
            <w:tcW w:w="2423" w:type="dxa"/>
          </w:tcPr>
          <w:p w:rsidR="003522AC" w:rsidRPr="00DB562D" w:rsidRDefault="003522AC"/>
        </w:tc>
      </w:tr>
      <w:tr w:rsidR="00062107" w:rsidTr="00C540AB">
        <w:tc>
          <w:tcPr>
            <w:tcW w:w="2564" w:type="dxa"/>
          </w:tcPr>
          <w:p w:rsidR="00062107" w:rsidRDefault="00062107"/>
        </w:tc>
        <w:tc>
          <w:tcPr>
            <w:tcW w:w="1926" w:type="dxa"/>
          </w:tcPr>
          <w:p w:rsidR="00062107" w:rsidRDefault="00062107"/>
        </w:tc>
        <w:tc>
          <w:tcPr>
            <w:tcW w:w="1926" w:type="dxa"/>
            <w:gridSpan w:val="2"/>
          </w:tcPr>
          <w:p w:rsidR="00062107" w:rsidRDefault="00062107"/>
        </w:tc>
        <w:tc>
          <w:tcPr>
            <w:tcW w:w="1509" w:type="dxa"/>
            <w:gridSpan w:val="2"/>
          </w:tcPr>
          <w:p w:rsidR="00062107" w:rsidRDefault="00062107"/>
        </w:tc>
        <w:tc>
          <w:tcPr>
            <w:tcW w:w="2423" w:type="dxa"/>
          </w:tcPr>
          <w:p w:rsidR="00062107" w:rsidRDefault="00062107"/>
        </w:tc>
      </w:tr>
      <w:tr w:rsidR="00A3074E" w:rsidRPr="00DB562D" w:rsidTr="00C540AB">
        <w:tc>
          <w:tcPr>
            <w:tcW w:w="10348" w:type="dxa"/>
            <w:gridSpan w:val="7"/>
          </w:tcPr>
          <w:p w:rsidR="00A3074E" w:rsidRPr="00DB562D" w:rsidRDefault="00A3074E" w:rsidP="00C540AB">
            <w:pPr>
              <w:rPr>
                <w:b/>
              </w:rPr>
            </w:pPr>
            <w:r w:rsidRPr="00DB562D">
              <w:rPr>
                <w:b/>
              </w:rPr>
              <w:t>RISICO’S</w:t>
            </w:r>
            <w:r w:rsidR="00330295">
              <w:rPr>
                <w:b/>
              </w:rPr>
              <w:t>/ GEVAREN</w:t>
            </w:r>
          </w:p>
        </w:tc>
      </w:tr>
      <w:tr w:rsidR="00C540AB" w:rsidTr="00C540AB">
        <w:tc>
          <w:tcPr>
            <w:tcW w:w="2564" w:type="dxa"/>
          </w:tcPr>
          <w:p w:rsidR="00C540AB" w:rsidRDefault="00C540AB">
            <w:r>
              <w:t>Risico’s</w:t>
            </w:r>
            <w:r w:rsidR="00330295">
              <w:t>/ gevaren</w:t>
            </w:r>
          </w:p>
        </w:tc>
        <w:tc>
          <w:tcPr>
            <w:tcW w:w="2731" w:type="dxa"/>
            <w:gridSpan w:val="2"/>
          </w:tcPr>
          <w:p w:rsidR="00C540AB" w:rsidRDefault="00C540AB">
            <w:r>
              <w:t>Elektrocutie</w:t>
            </w:r>
          </w:p>
        </w:tc>
        <w:tc>
          <w:tcPr>
            <w:tcW w:w="2526" w:type="dxa"/>
            <w:gridSpan w:val="2"/>
          </w:tcPr>
          <w:p w:rsidR="00C540AB" w:rsidRDefault="00C540AB">
            <w:r>
              <w:t>Elektrische installatie</w:t>
            </w:r>
          </w:p>
        </w:tc>
        <w:tc>
          <w:tcPr>
            <w:tcW w:w="2527" w:type="dxa"/>
            <w:gridSpan w:val="2"/>
          </w:tcPr>
          <w:p w:rsidR="00C540AB" w:rsidRPr="00C540AB" w:rsidRDefault="00C540AB">
            <w:pPr>
              <w:rPr>
                <w:b/>
              </w:rPr>
            </w:pPr>
            <w:r w:rsidRPr="00C540AB">
              <w:rPr>
                <w:b/>
              </w:rPr>
              <w:t>E</w:t>
            </w:r>
          </w:p>
        </w:tc>
      </w:tr>
      <w:tr w:rsidR="00C540AB" w:rsidTr="00C540AB">
        <w:tc>
          <w:tcPr>
            <w:tcW w:w="2564" w:type="dxa"/>
          </w:tcPr>
          <w:p w:rsidR="00C540AB" w:rsidRDefault="00C540AB"/>
        </w:tc>
        <w:tc>
          <w:tcPr>
            <w:tcW w:w="2731" w:type="dxa"/>
            <w:gridSpan w:val="2"/>
          </w:tcPr>
          <w:p w:rsidR="00C540AB" w:rsidRDefault="00C540AB">
            <w:r>
              <w:t>Vallen</w:t>
            </w:r>
          </w:p>
        </w:tc>
        <w:tc>
          <w:tcPr>
            <w:tcW w:w="2526" w:type="dxa"/>
            <w:gridSpan w:val="2"/>
          </w:tcPr>
          <w:p w:rsidR="00C540AB" w:rsidRDefault="00C540AB">
            <w:r>
              <w:t>Luik</w:t>
            </w:r>
            <w:r w:rsidR="005D66C7">
              <w:t>(</w:t>
            </w:r>
            <w:r>
              <w:t>en</w:t>
            </w:r>
            <w:r w:rsidR="005D66C7">
              <w:t>)</w:t>
            </w:r>
          </w:p>
        </w:tc>
        <w:tc>
          <w:tcPr>
            <w:tcW w:w="2527" w:type="dxa"/>
            <w:gridSpan w:val="2"/>
          </w:tcPr>
          <w:p w:rsidR="00C540AB" w:rsidRPr="00C540AB" w:rsidRDefault="00C540AB">
            <w:pPr>
              <w:rPr>
                <w:b/>
              </w:rPr>
            </w:pPr>
            <w:r w:rsidRPr="00C540AB">
              <w:rPr>
                <w:b/>
              </w:rPr>
              <w:t>E/ M/ R</w:t>
            </w:r>
          </w:p>
        </w:tc>
      </w:tr>
      <w:tr w:rsidR="00C540AB" w:rsidRPr="00F740FA" w:rsidTr="00C540AB">
        <w:tc>
          <w:tcPr>
            <w:tcW w:w="2564" w:type="dxa"/>
          </w:tcPr>
          <w:p w:rsidR="00C540AB" w:rsidRPr="00F740FA" w:rsidRDefault="00C540AB" w:rsidP="00C540AB"/>
        </w:tc>
        <w:tc>
          <w:tcPr>
            <w:tcW w:w="2731" w:type="dxa"/>
            <w:gridSpan w:val="2"/>
          </w:tcPr>
          <w:p w:rsidR="00C540AB" w:rsidRPr="00F740FA" w:rsidRDefault="00C540AB" w:rsidP="00C540AB">
            <w:r w:rsidRPr="00F740FA">
              <w:t>Vallende delen</w:t>
            </w:r>
          </w:p>
        </w:tc>
        <w:tc>
          <w:tcPr>
            <w:tcW w:w="2526" w:type="dxa"/>
            <w:gridSpan w:val="2"/>
          </w:tcPr>
          <w:p w:rsidR="00C540AB" w:rsidRPr="00F740FA" w:rsidRDefault="00C540AB" w:rsidP="00C540AB">
            <w:r w:rsidRPr="00F740FA">
              <w:t>Algemeen</w:t>
            </w:r>
          </w:p>
        </w:tc>
        <w:tc>
          <w:tcPr>
            <w:tcW w:w="2527" w:type="dxa"/>
            <w:gridSpan w:val="2"/>
          </w:tcPr>
          <w:p w:rsidR="00C540AB" w:rsidRPr="00F740FA" w:rsidRDefault="00C540AB" w:rsidP="00C540AB">
            <w:pPr>
              <w:rPr>
                <w:b/>
              </w:rPr>
            </w:pPr>
            <w:r w:rsidRPr="00F740FA">
              <w:rPr>
                <w:b/>
              </w:rPr>
              <w:t>M</w:t>
            </w:r>
          </w:p>
        </w:tc>
      </w:tr>
      <w:tr w:rsidR="00C540AB" w:rsidTr="00C540AB">
        <w:tc>
          <w:tcPr>
            <w:tcW w:w="2564" w:type="dxa"/>
          </w:tcPr>
          <w:p w:rsidR="00C540AB" w:rsidRDefault="00C540AB" w:rsidP="00C540AB"/>
        </w:tc>
        <w:tc>
          <w:tcPr>
            <w:tcW w:w="2731" w:type="dxa"/>
            <w:gridSpan w:val="2"/>
          </w:tcPr>
          <w:p w:rsidR="00C540AB" w:rsidRDefault="00C540AB" w:rsidP="00C540AB">
            <w:r>
              <w:t>Besmetting</w:t>
            </w:r>
          </w:p>
        </w:tc>
        <w:tc>
          <w:tcPr>
            <w:tcW w:w="2526" w:type="dxa"/>
            <w:gridSpan w:val="2"/>
          </w:tcPr>
          <w:p w:rsidR="00C540AB" w:rsidRDefault="00C540AB" w:rsidP="00C540AB">
            <w:r>
              <w:t>Pompkelder</w:t>
            </w:r>
          </w:p>
        </w:tc>
        <w:tc>
          <w:tcPr>
            <w:tcW w:w="2527" w:type="dxa"/>
            <w:gridSpan w:val="2"/>
          </w:tcPr>
          <w:p w:rsidR="00C540AB" w:rsidRPr="00C540AB" w:rsidRDefault="00C540AB" w:rsidP="00C540AB">
            <w:pPr>
              <w:rPr>
                <w:b/>
              </w:rPr>
            </w:pPr>
            <w:r w:rsidRPr="00C540AB">
              <w:rPr>
                <w:b/>
              </w:rPr>
              <w:t>M/ R</w:t>
            </w:r>
          </w:p>
        </w:tc>
      </w:tr>
      <w:tr w:rsidR="00C540AB" w:rsidTr="00C540AB">
        <w:tc>
          <w:tcPr>
            <w:tcW w:w="2564" w:type="dxa"/>
          </w:tcPr>
          <w:p w:rsidR="00C540AB" w:rsidRDefault="00C540AB"/>
        </w:tc>
        <w:tc>
          <w:tcPr>
            <w:tcW w:w="2731" w:type="dxa"/>
            <w:gridSpan w:val="2"/>
          </w:tcPr>
          <w:p w:rsidR="00C540AB" w:rsidRDefault="00C540AB">
            <w:r>
              <w:t>Aanrijding</w:t>
            </w:r>
          </w:p>
        </w:tc>
        <w:tc>
          <w:tcPr>
            <w:tcW w:w="2526" w:type="dxa"/>
            <w:gridSpan w:val="2"/>
          </w:tcPr>
          <w:p w:rsidR="00C540AB" w:rsidRDefault="00F740FA" w:rsidP="00F740FA">
            <w:r>
              <w:t>Parkeren</w:t>
            </w:r>
          </w:p>
        </w:tc>
        <w:tc>
          <w:tcPr>
            <w:tcW w:w="2527" w:type="dxa"/>
            <w:gridSpan w:val="2"/>
          </w:tcPr>
          <w:p w:rsidR="00C540AB" w:rsidRPr="00C540AB" w:rsidRDefault="00C540AB">
            <w:pPr>
              <w:rPr>
                <w:b/>
              </w:rPr>
            </w:pPr>
            <w:r w:rsidRPr="00C540AB">
              <w:rPr>
                <w:b/>
              </w:rPr>
              <w:t>E/ M/ R</w:t>
            </w:r>
          </w:p>
        </w:tc>
      </w:tr>
      <w:tr w:rsidR="00C540AB" w:rsidTr="00C540AB">
        <w:tc>
          <w:tcPr>
            <w:tcW w:w="2564" w:type="dxa"/>
          </w:tcPr>
          <w:p w:rsidR="00C540AB" w:rsidRDefault="00C540AB"/>
        </w:tc>
        <w:tc>
          <w:tcPr>
            <w:tcW w:w="2731" w:type="dxa"/>
            <w:gridSpan w:val="2"/>
          </w:tcPr>
          <w:p w:rsidR="00C540AB" w:rsidRDefault="00C540AB">
            <w:r>
              <w:t>Alleen werken</w:t>
            </w:r>
          </w:p>
        </w:tc>
        <w:tc>
          <w:tcPr>
            <w:tcW w:w="2526" w:type="dxa"/>
            <w:gridSpan w:val="2"/>
          </w:tcPr>
          <w:p w:rsidR="00C540AB" w:rsidRDefault="00C540AB">
            <w:r>
              <w:t>Algemeen</w:t>
            </w:r>
          </w:p>
        </w:tc>
        <w:tc>
          <w:tcPr>
            <w:tcW w:w="2527" w:type="dxa"/>
            <w:gridSpan w:val="2"/>
          </w:tcPr>
          <w:p w:rsidR="00C540AB" w:rsidRPr="00C540AB" w:rsidRDefault="00C540AB">
            <w:pPr>
              <w:rPr>
                <w:b/>
              </w:rPr>
            </w:pPr>
            <w:r w:rsidRPr="00C540AB">
              <w:rPr>
                <w:b/>
              </w:rPr>
              <w:t>E/ M/ R</w:t>
            </w:r>
          </w:p>
        </w:tc>
      </w:tr>
      <w:tr w:rsidR="0056509E" w:rsidTr="00C540AB">
        <w:tc>
          <w:tcPr>
            <w:tcW w:w="2564" w:type="dxa"/>
          </w:tcPr>
          <w:p w:rsidR="0056509E" w:rsidRDefault="0056509E"/>
        </w:tc>
        <w:tc>
          <w:tcPr>
            <w:tcW w:w="2731" w:type="dxa"/>
            <w:gridSpan w:val="2"/>
          </w:tcPr>
          <w:p w:rsidR="0056509E" w:rsidRDefault="0056509E"/>
        </w:tc>
        <w:tc>
          <w:tcPr>
            <w:tcW w:w="5053" w:type="dxa"/>
            <w:gridSpan w:val="4"/>
          </w:tcPr>
          <w:p w:rsidR="0056509E" w:rsidRDefault="0056509E"/>
        </w:tc>
      </w:tr>
      <w:tr w:rsidR="00A3074E" w:rsidRPr="00DB562D" w:rsidTr="00C540AB">
        <w:tc>
          <w:tcPr>
            <w:tcW w:w="10348" w:type="dxa"/>
            <w:gridSpan w:val="7"/>
          </w:tcPr>
          <w:p w:rsidR="00A3074E" w:rsidRPr="00DB562D" w:rsidRDefault="00A3074E" w:rsidP="00C540AB">
            <w:pPr>
              <w:rPr>
                <w:b/>
              </w:rPr>
            </w:pPr>
            <w:r w:rsidRPr="00DB562D">
              <w:rPr>
                <w:b/>
              </w:rPr>
              <w:t>BEHEERSMAATREGELEN</w:t>
            </w:r>
          </w:p>
        </w:tc>
      </w:tr>
      <w:tr w:rsidR="0056509E" w:rsidTr="00C540AB">
        <w:tc>
          <w:tcPr>
            <w:tcW w:w="2564" w:type="dxa"/>
          </w:tcPr>
          <w:p w:rsidR="0056509E" w:rsidRDefault="0056509E">
            <w:r>
              <w:t>Beheersmaatregelen</w:t>
            </w:r>
          </w:p>
        </w:tc>
        <w:tc>
          <w:tcPr>
            <w:tcW w:w="2731" w:type="dxa"/>
            <w:gridSpan w:val="2"/>
          </w:tcPr>
          <w:p w:rsidR="0056509E" w:rsidRDefault="0056509E">
            <w:r>
              <w:t>Elektrocutie</w:t>
            </w:r>
          </w:p>
        </w:tc>
        <w:tc>
          <w:tcPr>
            <w:tcW w:w="5053" w:type="dxa"/>
            <w:gridSpan w:val="4"/>
          </w:tcPr>
          <w:p w:rsidR="0056509E" w:rsidRDefault="0056509E">
            <w:r>
              <w:t>Keuring NEN 3140</w:t>
            </w:r>
          </w:p>
        </w:tc>
      </w:tr>
      <w:tr w:rsidR="0056509E" w:rsidTr="00C540AB">
        <w:tc>
          <w:tcPr>
            <w:tcW w:w="2564" w:type="dxa"/>
          </w:tcPr>
          <w:p w:rsidR="0056509E" w:rsidRDefault="0056509E"/>
        </w:tc>
        <w:tc>
          <w:tcPr>
            <w:tcW w:w="2731" w:type="dxa"/>
            <w:gridSpan w:val="2"/>
          </w:tcPr>
          <w:p w:rsidR="0056509E" w:rsidRDefault="0056509E"/>
        </w:tc>
        <w:tc>
          <w:tcPr>
            <w:tcW w:w="5053" w:type="dxa"/>
            <w:gridSpan w:val="4"/>
          </w:tcPr>
          <w:p w:rsidR="0056509E" w:rsidRDefault="0056509E">
            <w:r>
              <w:t>Aanwijzingsbeleid elektrotechnische werkzaamheden</w:t>
            </w:r>
          </w:p>
        </w:tc>
      </w:tr>
      <w:tr w:rsidR="0056509E" w:rsidTr="00C540AB">
        <w:tc>
          <w:tcPr>
            <w:tcW w:w="2564" w:type="dxa"/>
          </w:tcPr>
          <w:p w:rsidR="0056509E" w:rsidRDefault="0056509E"/>
        </w:tc>
        <w:tc>
          <w:tcPr>
            <w:tcW w:w="2731" w:type="dxa"/>
            <w:gridSpan w:val="2"/>
          </w:tcPr>
          <w:p w:rsidR="0056509E" w:rsidRDefault="00062107">
            <w:r>
              <w:t>Vallen</w:t>
            </w:r>
          </w:p>
        </w:tc>
        <w:tc>
          <w:tcPr>
            <w:tcW w:w="5053" w:type="dxa"/>
            <w:gridSpan w:val="4"/>
          </w:tcPr>
          <w:p w:rsidR="0056509E" w:rsidRDefault="00062107" w:rsidP="00340617">
            <w:r>
              <w:t xml:space="preserve">Luiken zijn </w:t>
            </w:r>
            <w:r w:rsidR="00340617">
              <w:t>uitgerust als</w:t>
            </w:r>
            <w:r w:rsidR="0052199B">
              <w:t xml:space="preserve"> putdeksel</w:t>
            </w:r>
          </w:p>
        </w:tc>
      </w:tr>
      <w:tr w:rsidR="00062107" w:rsidTr="00C540AB">
        <w:tc>
          <w:tcPr>
            <w:tcW w:w="2564" w:type="dxa"/>
          </w:tcPr>
          <w:p w:rsidR="00062107" w:rsidRDefault="00062107"/>
        </w:tc>
        <w:tc>
          <w:tcPr>
            <w:tcW w:w="2731" w:type="dxa"/>
            <w:gridSpan w:val="2"/>
          </w:tcPr>
          <w:p w:rsidR="00062107" w:rsidRDefault="00062107"/>
        </w:tc>
        <w:tc>
          <w:tcPr>
            <w:tcW w:w="5053" w:type="dxa"/>
            <w:gridSpan w:val="4"/>
          </w:tcPr>
          <w:p w:rsidR="00062107" w:rsidRDefault="00062107">
            <w:r>
              <w:t>Geopende luiken nooit onbeheerd achterlaten</w:t>
            </w:r>
          </w:p>
        </w:tc>
      </w:tr>
      <w:tr w:rsidR="00330295" w:rsidTr="00C540AB">
        <w:tc>
          <w:tcPr>
            <w:tcW w:w="2564" w:type="dxa"/>
          </w:tcPr>
          <w:p w:rsidR="00330295" w:rsidRDefault="00330295"/>
        </w:tc>
        <w:tc>
          <w:tcPr>
            <w:tcW w:w="2731" w:type="dxa"/>
            <w:gridSpan w:val="2"/>
          </w:tcPr>
          <w:p w:rsidR="00330295" w:rsidRDefault="00330295">
            <w:r>
              <w:t>Vallende delen</w:t>
            </w:r>
          </w:p>
        </w:tc>
        <w:tc>
          <w:tcPr>
            <w:tcW w:w="5053" w:type="dxa"/>
            <w:gridSpan w:val="4"/>
          </w:tcPr>
          <w:p w:rsidR="00330295" w:rsidRDefault="00330295">
            <w:r>
              <w:t>Gebruikmaken van gekeurde hijsmiddelen</w:t>
            </w:r>
          </w:p>
        </w:tc>
      </w:tr>
      <w:tr w:rsidR="00DB562D" w:rsidTr="00C540AB">
        <w:tc>
          <w:tcPr>
            <w:tcW w:w="2564" w:type="dxa"/>
          </w:tcPr>
          <w:p w:rsidR="00DB562D" w:rsidRDefault="00DB562D"/>
        </w:tc>
        <w:tc>
          <w:tcPr>
            <w:tcW w:w="2731" w:type="dxa"/>
            <w:gridSpan w:val="2"/>
          </w:tcPr>
          <w:p w:rsidR="00DB562D" w:rsidRDefault="00DB562D">
            <w:r>
              <w:t>Besmetting</w:t>
            </w:r>
          </w:p>
        </w:tc>
        <w:tc>
          <w:tcPr>
            <w:tcW w:w="5053" w:type="dxa"/>
            <w:gridSpan w:val="4"/>
          </w:tcPr>
          <w:p w:rsidR="00DB562D" w:rsidRDefault="00DB562D">
            <w:r>
              <w:t>Hygiëneregels toepassen en mogelijkheden voorzien</w:t>
            </w:r>
          </w:p>
        </w:tc>
      </w:tr>
      <w:tr w:rsidR="00DB562D" w:rsidTr="00C540AB">
        <w:tc>
          <w:tcPr>
            <w:tcW w:w="2564" w:type="dxa"/>
          </w:tcPr>
          <w:p w:rsidR="00DB562D" w:rsidRDefault="00DB562D"/>
        </w:tc>
        <w:tc>
          <w:tcPr>
            <w:tcW w:w="2731" w:type="dxa"/>
            <w:gridSpan w:val="2"/>
          </w:tcPr>
          <w:p w:rsidR="00DB562D" w:rsidRDefault="00DB562D"/>
        </w:tc>
        <w:tc>
          <w:tcPr>
            <w:tcW w:w="5053" w:type="dxa"/>
            <w:gridSpan w:val="4"/>
          </w:tcPr>
          <w:p w:rsidR="00DB562D" w:rsidRDefault="00DB562D" w:rsidP="00DB562D">
            <w:r>
              <w:t>Aanbieden vaccinaties (</w:t>
            </w:r>
            <w:r w:rsidRPr="00DB562D">
              <w:t xml:space="preserve">hepatitis A </w:t>
            </w:r>
            <w:r>
              <w:t xml:space="preserve">of </w:t>
            </w:r>
            <w:r w:rsidRPr="00DB562D">
              <w:t>B en tetanus</w:t>
            </w:r>
            <w:r>
              <w:t>)</w:t>
            </w:r>
          </w:p>
        </w:tc>
      </w:tr>
      <w:tr w:rsidR="00C540AB" w:rsidTr="00C540AB">
        <w:tc>
          <w:tcPr>
            <w:tcW w:w="2564" w:type="dxa"/>
          </w:tcPr>
          <w:p w:rsidR="00B85F14" w:rsidRDefault="00B85F14" w:rsidP="00C540AB"/>
        </w:tc>
        <w:tc>
          <w:tcPr>
            <w:tcW w:w="2731" w:type="dxa"/>
            <w:gridSpan w:val="2"/>
          </w:tcPr>
          <w:p w:rsidR="00B85F14" w:rsidRDefault="00B85F14" w:rsidP="00C540AB">
            <w:r>
              <w:t>Aanrijding</w:t>
            </w:r>
          </w:p>
        </w:tc>
        <w:tc>
          <w:tcPr>
            <w:tcW w:w="5053" w:type="dxa"/>
            <w:gridSpan w:val="4"/>
          </w:tcPr>
          <w:p w:rsidR="00B85F14" w:rsidRDefault="00B85F14" w:rsidP="00C540AB">
            <w:r>
              <w:t>Parkeren op de aangegeven (openbare) parkeerplekken</w:t>
            </w:r>
          </w:p>
        </w:tc>
      </w:tr>
      <w:tr w:rsidR="00C540AB" w:rsidTr="00C540AB">
        <w:tc>
          <w:tcPr>
            <w:tcW w:w="2564" w:type="dxa"/>
          </w:tcPr>
          <w:p w:rsidR="00B85F14" w:rsidRDefault="00B85F14" w:rsidP="00C540AB"/>
        </w:tc>
        <w:tc>
          <w:tcPr>
            <w:tcW w:w="2731" w:type="dxa"/>
            <w:gridSpan w:val="2"/>
          </w:tcPr>
          <w:p w:rsidR="00B85F14" w:rsidRDefault="00B85F14" w:rsidP="00C540AB"/>
        </w:tc>
        <w:tc>
          <w:tcPr>
            <w:tcW w:w="5053" w:type="dxa"/>
            <w:gridSpan w:val="4"/>
          </w:tcPr>
          <w:p w:rsidR="00B85F14" w:rsidRDefault="00C540AB" w:rsidP="00C540AB">
            <w:r>
              <w:t>Training v</w:t>
            </w:r>
            <w:r w:rsidR="00DB562D">
              <w:t>eilig w</w:t>
            </w:r>
            <w:r w:rsidR="00B85F14">
              <w:t xml:space="preserve">erken op </w:t>
            </w:r>
            <w:r w:rsidR="00DB562D">
              <w:t xml:space="preserve"> of langs </w:t>
            </w:r>
            <w:r w:rsidR="00B85F14">
              <w:t>de openbare weg</w:t>
            </w:r>
          </w:p>
        </w:tc>
      </w:tr>
      <w:tr w:rsidR="00C540AB" w:rsidTr="00C540AB">
        <w:tc>
          <w:tcPr>
            <w:tcW w:w="2564" w:type="dxa"/>
          </w:tcPr>
          <w:p w:rsidR="00B85F14" w:rsidRDefault="00B85F14" w:rsidP="00C540AB"/>
        </w:tc>
        <w:tc>
          <w:tcPr>
            <w:tcW w:w="2731" w:type="dxa"/>
            <w:gridSpan w:val="2"/>
          </w:tcPr>
          <w:p w:rsidR="00B85F14" w:rsidRDefault="00B85F14" w:rsidP="00C540AB"/>
        </w:tc>
        <w:tc>
          <w:tcPr>
            <w:tcW w:w="5053" w:type="dxa"/>
            <w:gridSpan w:val="4"/>
          </w:tcPr>
          <w:p w:rsidR="00B85F14" w:rsidRDefault="00B85F14" w:rsidP="00F740FA">
            <w:r>
              <w:t xml:space="preserve">Toegangsdeur </w:t>
            </w:r>
            <w:r w:rsidR="00F740FA">
              <w:t>kast zoveel mogelijk</w:t>
            </w:r>
            <w:r>
              <w:t xml:space="preserve"> gesloten houden i.v.m. hinderen wegverkeer</w:t>
            </w:r>
          </w:p>
        </w:tc>
      </w:tr>
      <w:tr w:rsidR="00B85F14" w:rsidTr="00C540AB">
        <w:tc>
          <w:tcPr>
            <w:tcW w:w="2564" w:type="dxa"/>
          </w:tcPr>
          <w:p w:rsidR="00B85F14" w:rsidRDefault="00B85F14" w:rsidP="00C540AB"/>
        </w:tc>
        <w:tc>
          <w:tcPr>
            <w:tcW w:w="2731" w:type="dxa"/>
            <w:gridSpan w:val="2"/>
          </w:tcPr>
          <w:p w:rsidR="00B85F14" w:rsidRDefault="00A3074E" w:rsidP="00C540AB">
            <w:r>
              <w:t>Alleen werken</w:t>
            </w:r>
          </w:p>
        </w:tc>
        <w:tc>
          <w:tcPr>
            <w:tcW w:w="5053" w:type="dxa"/>
            <w:gridSpan w:val="4"/>
          </w:tcPr>
          <w:p w:rsidR="00B85F14" w:rsidRDefault="00A3074E" w:rsidP="00C540AB">
            <w:r>
              <w:t>Aanwezigheid van een communicatiemogelijkheid</w:t>
            </w:r>
          </w:p>
        </w:tc>
      </w:tr>
      <w:tr w:rsidR="00A3074E" w:rsidTr="00C540AB">
        <w:tc>
          <w:tcPr>
            <w:tcW w:w="2564" w:type="dxa"/>
          </w:tcPr>
          <w:p w:rsidR="00A3074E" w:rsidRDefault="00A3074E" w:rsidP="00C540AB"/>
        </w:tc>
        <w:tc>
          <w:tcPr>
            <w:tcW w:w="2731" w:type="dxa"/>
            <w:gridSpan w:val="2"/>
          </w:tcPr>
          <w:p w:rsidR="00A3074E" w:rsidRDefault="00A3074E" w:rsidP="00C540AB"/>
        </w:tc>
        <w:tc>
          <w:tcPr>
            <w:tcW w:w="5053" w:type="dxa"/>
            <w:gridSpan w:val="4"/>
          </w:tcPr>
          <w:p w:rsidR="00A3074E" w:rsidRDefault="00A3074E" w:rsidP="00C540AB">
            <w:r>
              <w:t>Aan- en afmelden</w:t>
            </w:r>
          </w:p>
        </w:tc>
      </w:tr>
      <w:tr w:rsidR="00A3074E" w:rsidTr="00C540AB">
        <w:tc>
          <w:tcPr>
            <w:tcW w:w="2564" w:type="dxa"/>
          </w:tcPr>
          <w:p w:rsidR="00A3074E" w:rsidRDefault="00A3074E" w:rsidP="00C540AB"/>
        </w:tc>
        <w:tc>
          <w:tcPr>
            <w:tcW w:w="2731" w:type="dxa"/>
            <w:gridSpan w:val="2"/>
          </w:tcPr>
          <w:p w:rsidR="00A3074E" w:rsidRDefault="00A3074E" w:rsidP="00C540AB"/>
        </w:tc>
        <w:tc>
          <w:tcPr>
            <w:tcW w:w="5053" w:type="dxa"/>
            <w:gridSpan w:val="4"/>
          </w:tcPr>
          <w:p w:rsidR="00A3074E" w:rsidRDefault="00A3074E" w:rsidP="00C540AB"/>
        </w:tc>
      </w:tr>
      <w:tr w:rsidR="00124F73" w:rsidRPr="00DB562D" w:rsidTr="00145835">
        <w:tc>
          <w:tcPr>
            <w:tcW w:w="10348" w:type="dxa"/>
            <w:gridSpan w:val="7"/>
          </w:tcPr>
          <w:p w:rsidR="00124F73" w:rsidRPr="00DB562D" w:rsidRDefault="00124F73" w:rsidP="00145835">
            <w:pPr>
              <w:rPr>
                <w:b/>
              </w:rPr>
            </w:pPr>
            <w:r>
              <w:rPr>
                <w:b/>
              </w:rPr>
              <w:t>AANDACHTSPUNTEN</w:t>
            </w:r>
          </w:p>
        </w:tc>
      </w:tr>
      <w:tr w:rsidR="00124F73" w:rsidTr="00145835">
        <w:tc>
          <w:tcPr>
            <w:tcW w:w="2564" w:type="dxa"/>
          </w:tcPr>
          <w:p w:rsidR="00124F73" w:rsidRDefault="00145835" w:rsidP="00145835">
            <w:r>
              <w:t>Hijsogen</w:t>
            </w:r>
          </w:p>
        </w:tc>
        <w:tc>
          <w:tcPr>
            <w:tcW w:w="2731" w:type="dxa"/>
            <w:gridSpan w:val="2"/>
          </w:tcPr>
          <w:p w:rsidR="00124F73" w:rsidRDefault="00F740FA" w:rsidP="00145835">
            <w:r>
              <w:t>Niet aanwezig</w:t>
            </w:r>
          </w:p>
        </w:tc>
        <w:tc>
          <w:tcPr>
            <w:tcW w:w="5053" w:type="dxa"/>
            <w:gridSpan w:val="4"/>
          </w:tcPr>
          <w:p w:rsidR="00124F73" w:rsidRDefault="00124F73" w:rsidP="00145835"/>
        </w:tc>
      </w:tr>
      <w:tr w:rsidR="00145835" w:rsidTr="00145835">
        <w:tc>
          <w:tcPr>
            <w:tcW w:w="2564" w:type="dxa"/>
          </w:tcPr>
          <w:p w:rsidR="00145835" w:rsidRDefault="00145835" w:rsidP="00145835">
            <w:r>
              <w:t>Elektra aansluiting</w:t>
            </w:r>
          </w:p>
        </w:tc>
        <w:tc>
          <w:tcPr>
            <w:tcW w:w="2731" w:type="dxa"/>
            <w:gridSpan w:val="2"/>
          </w:tcPr>
          <w:p w:rsidR="00145835" w:rsidRDefault="00354905" w:rsidP="00145835">
            <w:r>
              <w:t>Niet aanwezig</w:t>
            </w:r>
          </w:p>
        </w:tc>
        <w:tc>
          <w:tcPr>
            <w:tcW w:w="5053" w:type="dxa"/>
            <w:gridSpan w:val="4"/>
          </w:tcPr>
          <w:p w:rsidR="00145835" w:rsidRDefault="00145835" w:rsidP="00145835"/>
        </w:tc>
      </w:tr>
      <w:tr w:rsidR="00145835" w:rsidTr="00145835">
        <w:tc>
          <w:tcPr>
            <w:tcW w:w="2564" w:type="dxa"/>
          </w:tcPr>
          <w:p w:rsidR="00145835" w:rsidRDefault="00145835" w:rsidP="00145835">
            <w:r>
              <w:t>Wateraansluiting</w:t>
            </w:r>
          </w:p>
        </w:tc>
        <w:tc>
          <w:tcPr>
            <w:tcW w:w="2731" w:type="dxa"/>
            <w:gridSpan w:val="2"/>
          </w:tcPr>
          <w:p w:rsidR="00145835" w:rsidRDefault="00145835" w:rsidP="00145835">
            <w:r>
              <w:t>Niet aanwezig</w:t>
            </w:r>
          </w:p>
        </w:tc>
        <w:tc>
          <w:tcPr>
            <w:tcW w:w="5053" w:type="dxa"/>
            <w:gridSpan w:val="4"/>
          </w:tcPr>
          <w:p w:rsidR="00145835" w:rsidRDefault="00145835" w:rsidP="00145835"/>
        </w:tc>
      </w:tr>
      <w:tr w:rsidR="00145835" w:rsidTr="00145835">
        <w:tc>
          <w:tcPr>
            <w:tcW w:w="2564" w:type="dxa"/>
          </w:tcPr>
          <w:p w:rsidR="00145835" w:rsidRDefault="00145835" w:rsidP="00145835">
            <w:r>
              <w:t>Brandbluss</w:t>
            </w:r>
            <w:bookmarkStart w:id="0" w:name="_GoBack"/>
            <w:bookmarkEnd w:id="0"/>
            <w:r>
              <w:t>er</w:t>
            </w:r>
          </w:p>
        </w:tc>
        <w:tc>
          <w:tcPr>
            <w:tcW w:w="2731" w:type="dxa"/>
            <w:gridSpan w:val="2"/>
          </w:tcPr>
          <w:p w:rsidR="00145835" w:rsidRDefault="00F740FA" w:rsidP="00145835">
            <w:r>
              <w:t>Niet aanwezig</w:t>
            </w:r>
          </w:p>
        </w:tc>
        <w:tc>
          <w:tcPr>
            <w:tcW w:w="5053" w:type="dxa"/>
            <w:gridSpan w:val="4"/>
          </w:tcPr>
          <w:p w:rsidR="00145835" w:rsidRDefault="00145835" w:rsidP="00145835"/>
        </w:tc>
      </w:tr>
      <w:tr w:rsidR="00145835" w:rsidTr="00145835">
        <w:tc>
          <w:tcPr>
            <w:tcW w:w="2564" w:type="dxa"/>
          </w:tcPr>
          <w:p w:rsidR="00145835" w:rsidRDefault="00145835" w:rsidP="00145835">
            <w:r>
              <w:t>EHBO-koffer</w:t>
            </w:r>
          </w:p>
        </w:tc>
        <w:tc>
          <w:tcPr>
            <w:tcW w:w="2731" w:type="dxa"/>
            <w:gridSpan w:val="2"/>
          </w:tcPr>
          <w:p w:rsidR="00145835" w:rsidRDefault="00F740FA" w:rsidP="00145835">
            <w:r>
              <w:t>Niet aanwezig</w:t>
            </w:r>
          </w:p>
        </w:tc>
        <w:tc>
          <w:tcPr>
            <w:tcW w:w="5053" w:type="dxa"/>
            <w:gridSpan w:val="4"/>
          </w:tcPr>
          <w:p w:rsidR="00145835" w:rsidRDefault="00145835" w:rsidP="00145835"/>
        </w:tc>
      </w:tr>
      <w:tr w:rsidR="00145835" w:rsidTr="00145835">
        <w:tc>
          <w:tcPr>
            <w:tcW w:w="2564" w:type="dxa"/>
          </w:tcPr>
          <w:p w:rsidR="00145835" w:rsidRDefault="00145835" w:rsidP="00145835"/>
        </w:tc>
        <w:tc>
          <w:tcPr>
            <w:tcW w:w="2731" w:type="dxa"/>
            <w:gridSpan w:val="2"/>
          </w:tcPr>
          <w:p w:rsidR="00145835" w:rsidRDefault="00145835" w:rsidP="00145835"/>
        </w:tc>
        <w:tc>
          <w:tcPr>
            <w:tcW w:w="5053" w:type="dxa"/>
            <w:gridSpan w:val="4"/>
          </w:tcPr>
          <w:p w:rsidR="00145835" w:rsidRDefault="00145835" w:rsidP="00145835"/>
        </w:tc>
      </w:tr>
      <w:tr w:rsidR="00145835" w:rsidRPr="00DB562D" w:rsidTr="00C540AB">
        <w:tc>
          <w:tcPr>
            <w:tcW w:w="10348" w:type="dxa"/>
            <w:gridSpan w:val="7"/>
          </w:tcPr>
          <w:p w:rsidR="00145835" w:rsidRPr="00DB562D" w:rsidRDefault="00145835" w:rsidP="00145835">
            <w:r w:rsidRPr="00DB562D">
              <w:rPr>
                <w:b/>
              </w:rPr>
              <w:t>PERSOONLIJKE BESCHERMINGSMIDDELEN</w:t>
            </w:r>
            <w:r>
              <w:rPr>
                <w:b/>
              </w:rPr>
              <w:t xml:space="preserve"> (standaard)</w:t>
            </w:r>
          </w:p>
        </w:tc>
      </w:tr>
      <w:tr w:rsidR="00145835" w:rsidTr="00C540AB">
        <w:tc>
          <w:tcPr>
            <w:tcW w:w="2564" w:type="dxa"/>
          </w:tcPr>
          <w:p w:rsidR="00145835" w:rsidRDefault="00145835" w:rsidP="00145835">
            <w:pPr>
              <w:jc w:val="center"/>
            </w:pPr>
            <w:r w:rsidRPr="00DB562D">
              <w:rPr>
                <w:noProof/>
                <w:lang w:eastAsia="nl-NL"/>
              </w:rPr>
              <w:drawing>
                <wp:inline distT="0" distB="0" distL="0" distR="0" wp14:anchorId="6B10C988" wp14:editId="7E10597E">
                  <wp:extent cx="1080000" cy="1080000"/>
                  <wp:effectExtent l="0" t="0" r="6350" b="6350"/>
                  <wp:docPr id="1" name="Afbeelding 1" descr="Veiligheidsschoenen verplicht (bordje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Veiligheidsschoenen verplicht (bordje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0000" cy="108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26" w:type="dxa"/>
          </w:tcPr>
          <w:p w:rsidR="00145835" w:rsidRDefault="00145835" w:rsidP="00145835">
            <w:pPr>
              <w:jc w:val="center"/>
            </w:pPr>
            <w:r w:rsidRPr="00C540AB">
              <w:rPr>
                <w:noProof/>
                <w:lang w:eastAsia="nl-NL"/>
              </w:rPr>
              <w:drawing>
                <wp:inline distT="0" distB="0" distL="0" distR="0" wp14:anchorId="544636FA" wp14:editId="24B7E692">
                  <wp:extent cx="1080000" cy="1080000"/>
                  <wp:effectExtent l="0" t="0" r="6350" b="6350"/>
                  <wp:docPr id="4" name="Afbeelding 4" descr="Handschoenen verplicht (bordje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andschoenen verplicht (bordje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0000" cy="108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26" w:type="dxa"/>
            <w:gridSpan w:val="2"/>
          </w:tcPr>
          <w:p w:rsidR="00145835" w:rsidRDefault="00145835" w:rsidP="00145835">
            <w:pPr>
              <w:jc w:val="center"/>
            </w:pPr>
            <w:r w:rsidRPr="00C540AB">
              <w:rPr>
                <w:noProof/>
                <w:lang w:eastAsia="nl-NL"/>
              </w:rPr>
              <w:drawing>
                <wp:inline distT="0" distB="0" distL="0" distR="0" wp14:anchorId="3E152909" wp14:editId="4CD40860">
                  <wp:extent cx="1075221" cy="1080000"/>
                  <wp:effectExtent l="0" t="0" r="0" b="6350"/>
                  <wp:docPr id="5" name="Afbeelding 5" descr="Hesje verplicht (bordje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Hesje verplicht (bordje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5221" cy="108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09" w:type="dxa"/>
            <w:gridSpan w:val="2"/>
          </w:tcPr>
          <w:p w:rsidR="00145835" w:rsidRDefault="00145835" w:rsidP="00145835">
            <w:pPr>
              <w:jc w:val="center"/>
            </w:pPr>
          </w:p>
        </w:tc>
        <w:tc>
          <w:tcPr>
            <w:tcW w:w="2423" w:type="dxa"/>
          </w:tcPr>
          <w:p w:rsidR="00145835" w:rsidRDefault="00145835" w:rsidP="00145835">
            <w:pPr>
              <w:jc w:val="center"/>
            </w:pPr>
          </w:p>
        </w:tc>
      </w:tr>
      <w:tr w:rsidR="00145835" w:rsidTr="00C540AB">
        <w:tc>
          <w:tcPr>
            <w:tcW w:w="10348" w:type="dxa"/>
            <w:gridSpan w:val="7"/>
          </w:tcPr>
          <w:p w:rsidR="00145835" w:rsidRDefault="00145835" w:rsidP="00145835">
            <w:pPr>
              <w:jc w:val="center"/>
            </w:pPr>
          </w:p>
        </w:tc>
      </w:tr>
      <w:tr w:rsidR="00145835" w:rsidTr="00C540AB">
        <w:tc>
          <w:tcPr>
            <w:tcW w:w="10348" w:type="dxa"/>
            <w:gridSpan w:val="7"/>
          </w:tcPr>
          <w:p w:rsidR="00145835" w:rsidRDefault="00145835" w:rsidP="00145835">
            <w:r w:rsidRPr="00DB562D">
              <w:rPr>
                <w:b/>
              </w:rPr>
              <w:t>PERSOONLIJKE BESCHERMINGSMIDDELEN</w:t>
            </w:r>
            <w:r>
              <w:rPr>
                <w:b/>
              </w:rPr>
              <w:t xml:space="preserve"> (aanvullend)</w:t>
            </w:r>
          </w:p>
        </w:tc>
      </w:tr>
      <w:tr w:rsidR="00145835" w:rsidTr="00C540AB">
        <w:tc>
          <w:tcPr>
            <w:tcW w:w="2564" w:type="dxa"/>
          </w:tcPr>
          <w:p w:rsidR="00145835" w:rsidRDefault="00F740FA" w:rsidP="00145835">
            <w:pPr>
              <w:jc w:val="center"/>
            </w:pPr>
            <w:r w:rsidRPr="00DB562D">
              <w:rPr>
                <w:noProof/>
                <w:lang w:eastAsia="nl-NL"/>
              </w:rPr>
              <w:drawing>
                <wp:inline distT="0" distB="0" distL="0" distR="0" wp14:anchorId="1555E895" wp14:editId="1BC851EE">
                  <wp:extent cx="1082405" cy="1080000"/>
                  <wp:effectExtent l="0" t="0" r="3810" b="6350"/>
                  <wp:docPr id="3" name="Afbeelding 3" descr="Gelaatsbescherming verplicht (bordje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Gelaatsbescherming verplicht (bordje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2405" cy="108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26" w:type="dxa"/>
          </w:tcPr>
          <w:p w:rsidR="00145835" w:rsidRDefault="00145835" w:rsidP="00145835">
            <w:pPr>
              <w:jc w:val="center"/>
            </w:pPr>
          </w:p>
        </w:tc>
        <w:tc>
          <w:tcPr>
            <w:tcW w:w="1926" w:type="dxa"/>
            <w:gridSpan w:val="2"/>
          </w:tcPr>
          <w:p w:rsidR="00145835" w:rsidRDefault="00145835" w:rsidP="00145835">
            <w:pPr>
              <w:jc w:val="center"/>
            </w:pPr>
          </w:p>
        </w:tc>
        <w:tc>
          <w:tcPr>
            <w:tcW w:w="1509" w:type="dxa"/>
            <w:gridSpan w:val="2"/>
          </w:tcPr>
          <w:p w:rsidR="00145835" w:rsidRDefault="00145835" w:rsidP="00145835">
            <w:pPr>
              <w:jc w:val="center"/>
            </w:pPr>
          </w:p>
        </w:tc>
        <w:tc>
          <w:tcPr>
            <w:tcW w:w="2423" w:type="dxa"/>
          </w:tcPr>
          <w:p w:rsidR="00145835" w:rsidRDefault="00145835" w:rsidP="00145835">
            <w:pPr>
              <w:jc w:val="center"/>
            </w:pPr>
          </w:p>
        </w:tc>
      </w:tr>
      <w:tr w:rsidR="00145835" w:rsidTr="00C540AB">
        <w:tc>
          <w:tcPr>
            <w:tcW w:w="2564" w:type="dxa"/>
          </w:tcPr>
          <w:p w:rsidR="00145835" w:rsidRDefault="00F740FA" w:rsidP="00145835">
            <w:pPr>
              <w:jc w:val="center"/>
            </w:pPr>
            <w:r>
              <w:t>Hogedrukreiniging</w:t>
            </w:r>
          </w:p>
        </w:tc>
        <w:tc>
          <w:tcPr>
            <w:tcW w:w="1926" w:type="dxa"/>
          </w:tcPr>
          <w:p w:rsidR="00145835" w:rsidRDefault="00145835" w:rsidP="00145835">
            <w:pPr>
              <w:jc w:val="center"/>
            </w:pPr>
          </w:p>
        </w:tc>
        <w:tc>
          <w:tcPr>
            <w:tcW w:w="1926" w:type="dxa"/>
            <w:gridSpan w:val="2"/>
          </w:tcPr>
          <w:p w:rsidR="00145835" w:rsidRDefault="00145835" w:rsidP="00145835">
            <w:pPr>
              <w:jc w:val="center"/>
            </w:pPr>
          </w:p>
        </w:tc>
        <w:tc>
          <w:tcPr>
            <w:tcW w:w="1509" w:type="dxa"/>
            <w:gridSpan w:val="2"/>
          </w:tcPr>
          <w:p w:rsidR="00145835" w:rsidRDefault="00145835" w:rsidP="00145835"/>
        </w:tc>
        <w:tc>
          <w:tcPr>
            <w:tcW w:w="2423" w:type="dxa"/>
          </w:tcPr>
          <w:p w:rsidR="00145835" w:rsidRDefault="00145835" w:rsidP="00145835"/>
        </w:tc>
      </w:tr>
    </w:tbl>
    <w:p w:rsidR="00C540AB" w:rsidRDefault="005512D9" w:rsidP="005512D9">
      <w:pPr>
        <w:tabs>
          <w:tab w:val="left" w:pos="1650"/>
        </w:tabs>
      </w:pPr>
      <w:r>
        <w:tab/>
      </w:r>
    </w:p>
    <w:sectPr w:rsidR="00C540AB" w:rsidSect="005512D9">
      <w:footerReference w:type="default" r:id="rId11"/>
      <w:pgSz w:w="11906" w:h="16838"/>
      <w:pgMar w:top="567" w:right="1417" w:bottom="426" w:left="1417" w:header="708" w:footer="2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512D9" w:rsidRDefault="005512D9" w:rsidP="005512D9">
      <w:pPr>
        <w:spacing w:after="0" w:line="240" w:lineRule="auto"/>
      </w:pPr>
      <w:r>
        <w:separator/>
      </w:r>
    </w:p>
  </w:endnote>
  <w:endnote w:type="continuationSeparator" w:id="0">
    <w:p w:rsidR="005512D9" w:rsidRDefault="005512D9" w:rsidP="005512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12D9" w:rsidRPr="005512D9" w:rsidRDefault="005512D9" w:rsidP="005512D9">
    <w:pPr>
      <w:rPr>
        <w:sz w:val="16"/>
        <w:szCs w:val="16"/>
      </w:rPr>
    </w:pP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FILENAME  \* FirstCap  \* MERGEFORMAT </w:instrText>
    </w:r>
    <w:r>
      <w:rPr>
        <w:sz w:val="16"/>
        <w:szCs w:val="16"/>
      </w:rPr>
      <w:fldChar w:fldCharType="separate"/>
    </w:r>
    <w:r w:rsidR="00340617">
      <w:rPr>
        <w:noProof/>
        <w:sz w:val="16"/>
        <w:szCs w:val="16"/>
      </w:rPr>
      <w:t>2020 Veiligheidsblad DG Draingemaal v20.1</w:t>
    </w:r>
    <w:r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512D9" w:rsidRDefault="005512D9" w:rsidP="005512D9">
      <w:pPr>
        <w:spacing w:after="0" w:line="240" w:lineRule="auto"/>
      </w:pPr>
      <w:r>
        <w:separator/>
      </w:r>
    </w:p>
  </w:footnote>
  <w:footnote w:type="continuationSeparator" w:id="0">
    <w:p w:rsidR="005512D9" w:rsidRDefault="005512D9" w:rsidP="005512D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22AC"/>
    <w:rsid w:val="00062107"/>
    <w:rsid w:val="0006314C"/>
    <w:rsid w:val="00124F73"/>
    <w:rsid w:val="0013489A"/>
    <w:rsid w:val="00145835"/>
    <w:rsid w:val="00224AD7"/>
    <w:rsid w:val="00330295"/>
    <w:rsid w:val="00340617"/>
    <w:rsid w:val="003522AC"/>
    <w:rsid w:val="00354905"/>
    <w:rsid w:val="0052199B"/>
    <w:rsid w:val="005512D9"/>
    <w:rsid w:val="0056509E"/>
    <w:rsid w:val="005D66C7"/>
    <w:rsid w:val="005F4133"/>
    <w:rsid w:val="007846C6"/>
    <w:rsid w:val="008C7671"/>
    <w:rsid w:val="00A21615"/>
    <w:rsid w:val="00A3074E"/>
    <w:rsid w:val="00B63B27"/>
    <w:rsid w:val="00B85F14"/>
    <w:rsid w:val="00BE20BA"/>
    <w:rsid w:val="00C540AB"/>
    <w:rsid w:val="00DB562D"/>
    <w:rsid w:val="00F740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098F4046"/>
  <w15:chartTrackingRefBased/>
  <w15:docId w15:val="{F6AEEAFB-B69B-484A-B3CD-285F8E5230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uiPriority w:val="39"/>
    <w:rsid w:val="003522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tekst">
    <w:name w:val="header"/>
    <w:basedOn w:val="Standaard"/>
    <w:link w:val="KoptekstChar"/>
    <w:uiPriority w:val="99"/>
    <w:unhideWhenUsed/>
    <w:rsid w:val="005512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5512D9"/>
  </w:style>
  <w:style w:type="paragraph" w:styleId="Voettekst">
    <w:name w:val="footer"/>
    <w:basedOn w:val="Standaard"/>
    <w:link w:val="VoettekstChar"/>
    <w:uiPriority w:val="99"/>
    <w:unhideWhenUsed/>
    <w:rsid w:val="005512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5512D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C7823B-8919-4243-9574-378DF763DB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C8D49C69</Template>
  <TotalTime>2</TotalTime>
  <Pages>1</Pages>
  <Words>209</Words>
  <Characters>1154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Wilbert van Pelt</dc:creator>
  <cp:keywords/>
  <dc:description/>
  <cp:lastModifiedBy>Wilbert van Pelt</cp:lastModifiedBy>
  <cp:revision>4</cp:revision>
  <dcterms:created xsi:type="dcterms:W3CDTF">2020-04-21T19:34:00Z</dcterms:created>
  <dcterms:modified xsi:type="dcterms:W3CDTF">2020-04-21T19:44:00Z</dcterms:modified>
</cp:coreProperties>
</file>